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10E18">
        <w:rPr>
          <w:rFonts w:cs="Arial"/>
          <w:b/>
          <w:caps/>
          <w:sz w:val="28"/>
          <w:szCs w:val="28"/>
        </w:rPr>
        <w:t>196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E10E18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Ao 41.º BPM/I – Batalhão de Polícia Militar do Interior, solicitando a intensificação de rondas no Jardim Terras de Santa Helena e no Bairro Bandeira Branca.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E10E18">
        <w:rPr>
          <w:rFonts w:cs="Arial"/>
        </w:rPr>
        <w:t xml:space="preserve"> a</w:t>
      </w:r>
      <w:r w:rsidR="00E10E18" w:rsidRPr="00E10E18">
        <w:rPr>
          <w:rFonts w:cs="Arial"/>
        </w:rPr>
        <w:t>o 41.º BPM/I – Batalhão de Polícia Militar do Interior, solicitando a intensificação de rondas no Jardim Terras de Santa Helena e no Bairro Bandeira Branca.</w:t>
      </w:r>
    </w:p>
    <w:p w:rsidR="00E10E18" w:rsidRPr="00E10E18" w:rsidRDefault="00E10E18" w:rsidP="00E10E1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E10E18">
        <w:rPr>
          <w:rFonts w:cs="Arial"/>
        </w:rPr>
        <w:t>Conforme reclamação de moradores, a falta de rondas da Policia Militar no</w:t>
      </w:r>
      <w:r>
        <w:rPr>
          <w:rFonts w:cs="Arial"/>
        </w:rPr>
        <w:t>s referidos</w:t>
      </w:r>
      <w:r w:rsidRPr="00E10E18">
        <w:rPr>
          <w:rFonts w:cs="Arial"/>
        </w:rPr>
        <w:t xml:space="preserve"> loca</w:t>
      </w:r>
      <w:r>
        <w:rPr>
          <w:rFonts w:cs="Arial"/>
        </w:rPr>
        <w:t>is</w:t>
      </w:r>
      <w:r w:rsidRPr="00E10E18">
        <w:rPr>
          <w:rFonts w:cs="Arial"/>
        </w:rPr>
        <w:t xml:space="preserve"> está </w:t>
      </w:r>
      <w:r>
        <w:rPr>
          <w:rFonts w:cs="Arial"/>
        </w:rPr>
        <w:t>colocando as pessoas em risco, sendo</w:t>
      </w:r>
      <w:r w:rsidRPr="00E10E18">
        <w:rPr>
          <w:rFonts w:cs="Arial"/>
        </w:rPr>
        <w:t xml:space="preserve"> que alguns </w:t>
      </w:r>
      <w:r>
        <w:rPr>
          <w:rFonts w:cs="Arial"/>
        </w:rPr>
        <w:t>munícipes</w:t>
      </w:r>
      <w:r w:rsidRPr="00E10E18">
        <w:rPr>
          <w:rFonts w:cs="Arial"/>
        </w:rPr>
        <w:t xml:space="preserve"> já foram vítimas de assalto, entre outras tentativas de crimes e violência. 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Assim,</w:t>
      </w:r>
      <w:r w:rsidR="00E10E18">
        <w:rPr>
          <w:rFonts w:cs="Arial"/>
        </w:rPr>
        <w:t xml:space="preserve"> visando à segurança da população,</w:t>
      </w:r>
      <w:r w:rsidRPr="00691CF5">
        <w:rPr>
          <w:rFonts w:cs="Arial"/>
        </w:rPr>
        <w:t xml:space="preserve"> mui respeitosamente recorr</w:t>
      </w:r>
      <w:r w:rsidR="0061546E">
        <w:rPr>
          <w:rFonts w:cs="Arial"/>
        </w:rPr>
        <w:t>emos</w:t>
      </w:r>
      <w:r w:rsidR="00E10E18">
        <w:rPr>
          <w:rFonts w:cs="Arial"/>
        </w:rPr>
        <w:t xml:space="preserve"> ao comado do 41.º BPM/I para atendimento da presente reivindicação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4B0D8D" w:rsidRPr="00D75B78" w:rsidRDefault="00700086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E10E18">
        <w:rPr>
          <w:rFonts w:cs="Arial"/>
        </w:rPr>
        <w:t>19 de maio de 2021.</w:t>
      </w:r>
      <w:bookmarkStart w:id="0" w:name="_GoBack"/>
      <w:bookmarkEnd w:id="0"/>
    </w:p>
    <w:p w:rsidR="004B0D8D" w:rsidRDefault="004B0D8D" w:rsidP="00073FDB"/>
    <w:p w:rsidR="00E10E18" w:rsidRDefault="00E10E18" w:rsidP="00073FDB"/>
    <w:p w:rsidR="00E10E18" w:rsidRDefault="00E10E18" w:rsidP="00E10E18">
      <w:pPr>
        <w:jc w:val="center"/>
        <w:rPr>
          <w:rFonts w:eastAsia="Calibri" w:cs="Arial"/>
          <w:b/>
          <w:lang w:eastAsia="en-US"/>
        </w:rPr>
      </w:pPr>
    </w:p>
    <w:p w:rsidR="00E10E18" w:rsidRDefault="00E10E18" w:rsidP="00E10E18">
      <w:pPr>
        <w:jc w:val="center"/>
        <w:rPr>
          <w:rFonts w:eastAsia="Calibri" w:cs="Arial"/>
          <w:b/>
          <w:lang w:eastAsia="en-US"/>
        </w:rPr>
      </w:pPr>
    </w:p>
    <w:p w:rsidR="00E10E18" w:rsidRPr="005D429C" w:rsidRDefault="00E10E18" w:rsidP="00E10E18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E10E18" w:rsidRPr="005D429C" w:rsidRDefault="00E10E18" w:rsidP="00E10E18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  <w:r w:rsidRPr="00FA48F9">
        <w:rPr>
          <w:rFonts w:eastAsia="Calibri" w:cs="Arial"/>
          <w:lang w:eastAsia="en-US"/>
        </w:rPr>
        <w:t xml:space="preserve"> </w:t>
      </w:r>
    </w:p>
    <w:p w:rsidR="00E10E18" w:rsidRDefault="00E10E18" w:rsidP="00E10E18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p w:rsidR="00E10E18" w:rsidRDefault="00E10E18" w:rsidP="00073FDB"/>
    <w:sectPr w:rsidR="00E10E1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76F" w:rsidRDefault="00CA276F">
      <w:r>
        <w:separator/>
      </w:r>
    </w:p>
  </w:endnote>
  <w:endnote w:type="continuationSeparator" w:id="0">
    <w:p w:rsidR="00CA276F" w:rsidRDefault="00CA2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76F" w:rsidRDefault="00CA276F">
      <w:r>
        <w:separator/>
      </w:r>
    </w:p>
  </w:footnote>
  <w:footnote w:type="continuationSeparator" w:id="0">
    <w:p w:rsidR="00CA276F" w:rsidRDefault="00CA27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5B7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D75B78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B9700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B9700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824D2F" w:rsidRDefault="00824D2F" w:rsidP="00824D2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824D2F" w:rsidRDefault="00824D2F" w:rsidP="00824D2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3FD4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D053B"/>
    <w:rsid w:val="002D3D9E"/>
    <w:rsid w:val="002E729D"/>
    <w:rsid w:val="002F02DB"/>
    <w:rsid w:val="0030168E"/>
    <w:rsid w:val="00317C1A"/>
    <w:rsid w:val="00323F0F"/>
    <w:rsid w:val="00324528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3354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215C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49BB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24D2F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2175"/>
    <w:rsid w:val="00AD6B47"/>
    <w:rsid w:val="00AE232A"/>
    <w:rsid w:val="00B10E9F"/>
    <w:rsid w:val="00B30E53"/>
    <w:rsid w:val="00B57E0F"/>
    <w:rsid w:val="00B72E3A"/>
    <w:rsid w:val="00B75CEF"/>
    <w:rsid w:val="00B9700D"/>
    <w:rsid w:val="00BA1565"/>
    <w:rsid w:val="00BA404A"/>
    <w:rsid w:val="00BB3F3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276F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75B78"/>
    <w:rsid w:val="00D8365B"/>
    <w:rsid w:val="00DB23E5"/>
    <w:rsid w:val="00DB48F6"/>
    <w:rsid w:val="00DE50DD"/>
    <w:rsid w:val="00E0249F"/>
    <w:rsid w:val="00E07978"/>
    <w:rsid w:val="00E10E1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E10E18"/>
    <w:rPr>
      <w:rFonts w:ascii="Consolas" w:eastAsiaTheme="minorHAnsi" w:hAnsi="Consolas" w:cstheme="minorBidi"/>
      <w:color w:val="31849B" w:themeColor="accent5" w:themeShade="BF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E10E18"/>
    <w:rPr>
      <w:rFonts w:ascii="Consolas" w:eastAsiaTheme="minorHAnsi" w:hAnsi="Consolas" w:cstheme="minorBidi"/>
      <w:color w:val="31849B" w:themeColor="accent5" w:themeShade="BF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D14C5-D1B6-4284-9434-5F748A736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163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2019-11-18T12:20:00Z</cp:lastPrinted>
  <dcterms:created xsi:type="dcterms:W3CDTF">2021-05-17T18:43:00Z</dcterms:created>
  <dcterms:modified xsi:type="dcterms:W3CDTF">2021-05-17T18:43:00Z</dcterms:modified>
</cp:coreProperties>
</file>